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910C43" w:rsidRPr="00910C43" w14:paraId="194AD84B" w14:textId="77777777" w:rsidTr="00987DB5">
        <w:tc>
          <w:tcPr>
            <w:tcW w:w="9498" w:type="dxa"/>
          </w:tcPr>
          <w:p w14:paraId="194AD847" w14:textId="77777777" w:rsidR="00053BD0" w:rsidRPr="00910C43" w:rsidRDefault="00C02849" w:rsidP="0037182D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94AD862" wp14:editId="194AD86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4AD848" w14:textId="77777777" w:rsidR="00053BD0" w:rsidRPr="00910C43" w:rsidRDefault="00053BD0" w:rsidP="0037182D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94AD849" w14:textId="58F9E28C" w:rsidR="00053BD0" w:rsidRPr="00910C43" w:rsidRDefault="00A62968" w:rsidP="0037182D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 САХАЛИНСКОЙ ОБЛАСТИ</w:t>
            </w:r>
          </w:p>
          <w:p w14:paraId="194AD84A" w14:textId="77777777" w:rsidR="00053BD0" w:rsidRPr="00910C43" w:rsidRDefault="00053BD0" w:rsidP="0037182D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E26F781" w14:textId="4A859D88" w:rsidR="00687D92" w:rsidRPr="00992030" w:rsidRDefault="00687D92" w:rsidP="00687D92">
      <w:pPr>
        <w:tabs>
          <w:tab w:val="left" w:pos="2127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9203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F38C54F320064653A413F3BA8FBC6BA4"/>
          </w:placeholder>
        </w:sdtPr>
        <w:sdtEndPr/>
        <w:sdtContent>
          <w:r w:rsidR="00897B39">
            <w:rPr>
              <w:rFonts w:ascii="Times New Roman" w:hAnsi="Times New Roman"/>
              <w:sz w:val="28"/>
              <w:szCs w:val="28"/>
            </w:rPr>
            <w:t>27 февраля 2026 года</w:t>
          </w:r>
        </w:sdtContent>
      </w:sdt>
      <w:r w:rsidRPr="0099203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E5B77ABA8CF9429D9E68661056F0E52D"/>
          </w:placeholder>
        </w:sdtPr>
        <w:sdtEndPr/>
        <w:sdtContent>
          <w:bookmarkStart w:id="0" w:name="_GoBack"/>
          <w:r w:rsidR="00897B39" w:rsidRPr="00897B39">
            <w:rPr>
              <w:rFonts w:ascii="Times New Roman" w:hAnsi="Times New Roman"/>
              <w:sz w:val="28"/>
              <w:szCs w:val="28"/>
            </w:rPr>
            <w:t>97</w:t>
          </w:r>
          <w:bookmarkEnd w:id="0"/>
        </w:sdtContent>
      </w:sdt>
    </w:p>
    <w:p w14:paraId="194AD84D" w14:textId="6024890A" w:rsidR="0033636C" w:rsidRPr="00910C43" w:rsidRDefault="0033636C" w:rsidP="00687D92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10C43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910C43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4438F0A1" w14:textId="77777777" w:rsidR="00687D92" w:rsidRDefault="0033636C" w:rsidP="00133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6643BB">
        <w:rPr>
          <w:rFonts w:ascii="Times New Roman" w:hAnsi="Times New Roman"/>
          <w:b/>
          <w:sz w:val="28"/>
          <w:szCs w:val="28"/>
        </w:rPr>
        <w:t xml:space="preserve"> </w:t>
      </w:r>
      <w:r w:rsidR="00E9786E" w:rsidRPr="00910C43">
        <w:rPr>
          <w:rFonts w:ascii="Times New Roman" w:hAnsi="Times New Roman"/>
          <w:b/>
          <w:sz w:val="28"/>
          <w:szCs w:val="28"/>
        </w:rPr>
        <w:t xml:space="preserve">в </w:t>
      </w:r>
      <w:r w:rsidR="00687D92">
        <w:rPr>
          <w:rFonts w:ascii="Times New Roman" w:hAnsi="Times New Roman"/>
          <w:b/>
          <w:sz w:val="28"/>
          <w:szCs w:val="28"/>
        </w:rPr>
        <w:t>постановление администрации</w:t>
      </w:r>
    </w:p>
    <w:p w14:paraId="1B07A8B1" w14:textId="57742CE0" w:rsidR="00687D92" w:rsidRDefault="00CE7BF7" w:rsidP="00133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муниципального образования Ногликский</w:t>
      </w:r>
      <w:r w:rsidR="006643BB">
        <w:rPr>
          <w:rFonts w:ascii="Times New Roman" w:hAnsi="Times New Roman"/>
          <w:b/>
          <w:sz w:val="28"/>
          <w:szCs w:val="28"/>
        </w:rPr>
        <w:t xml:space="preserve"> муниципальный округ Сахалинской области</w:t>
      </w:r>
      <w:r w:rsidR="001335B8">
        <w:rPr>
          <w:rFonts w:ascii="Times New Roman" w:hAnsi="Times New Roman"/>
          <w:b/>
          <w:sz w:val="28"/>
          <w:szCs w:val="28"/>
        </w:rPr>
        <w:t xml:space="preserve"> от</w:t>
      </w:r>
      <w:r w:rsidRPr="00910C43">
        <w:rPr>
          <w:rFonts w:ascii="Times New Roman" w:hAnsi="Times New Roman"/>
          <w:b/>
          <w:sz w:val="28"/>
          <w:szCs w:val="28"/>
        </w:rPr>
        <w:t xml:space="preserve"> </w:t>
      </w:r>
      <w:r w:rsidR="001335B8" w:rsidRPr="001335B8">
        <w:rPr>
          <w:rFonts w:ascii="Times New Roman" w:hAnsi="Times New Roman"/>
          <w:b/>
          <w:sz w:val="28"/>
          <w:szCs w:val="28"/>
        </w:rPr>
        <w:t>24.01.2025 № 15</w:t>
      </w:r>
    </w:p>
    <w:p w14:paraId="400F1671" w14:textId="0FDF4BF8" w:rsidR="00CE7BF7" w:rsidRDefault="00C86B0A" w:rsidP="00133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335B8" w:rsidRPr="001335B8">
        <w:rPr>
          <w:rFonts w:ascii="Times New Roman" w:hAnsi="Times New Roman"/>
          <w:b/>
          <w:sz w:val="28"/>
          <w:szCs w:val="28"/>
        </w:rPr>
        <w:t xml:space="preserve"> «Развитие сельского хозяйства и потребительского рынка муниципального образования Ногликский муниципальный округ Сахалинской области»</w:t>
      </w:r>
    </w:p>
    <w:p w14:paraId="60CBD6C7" w14:textId="77777777" w:rsidR="001335B8" w:rsidRPr="00910C43" w:rsidRDefault="001335B8" w:rsidP="001335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7499588" w14:textId="56DD6003" w:rsidR="00F0625B" w:rsidRPr="00910C43" w:rsidRDefault="00EF4A59" w:rsidP="0037182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 xml:space="preserve">В соответствии с п. </w:t>
      </w:r>
      <w:r w:rsidR="006643BB">
        <w:rPr>
          <w:rFonts w:ascii="Times New Roman" w:hAnsi="Times New Roman"/>
          <w:sz w:val="28"/>
          <w:szCs w:val="28"/>
        </w:rPr>
        <w:t>4.1</w:t>
      </w:r>
      <w:r w:rsidRPr="00910C43">
        <w:rPr>
          <w:rFonts w:ascii="Times New Roman" w:hAnsi="Times New Roman"/>
          <w:sz w:val="28"/>
          <w:szCs w:val="28"/>
        </w:rPr>
        <w:t xml:space="preserve"> Порядка разработки, реализации и </w:t>
      </w:r>
      <w:r w:rsidR="006643BB">
        <w:rPr>
          <w:rFonts w:ascii="Times New Roman" w:hAnsi="Times New Roman"/>
          <w:sz w:val="28"/>
          <w:szCs w:val="28"/>
        </w:rPr>
        <w:t>мониторинга</w:t>
      </w:r>
      <w:r w:rsidRPr="00910C43">
        <w:rPr>
          <w:rFonts w:ascii="Times New Roman" w:hAnsi="Times New Roman"/>
          <w:sz w:val="28"/>
          <w:szCs w:val="28"/>
        </w:rPr>
        <w:t xml:space="preserve"> муниципальных программ муниципального образования Ногликский</w:t>
      </w:r>
      <w:r w:rsidR="006643BB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910C43">
        <w:rPr>
          <w:rFonts w:ascii="Times New Roman" w:hAnsi="Times New Roman"/>
          <w:sz w:val="28"/>
          <w:szCs w:val="28"/>
        </w:rPr>
        <w:t>, утвержденного постановлением администрации муниципального образования Ногликский</w:t>
      </w:r>
      <w:r w:rsidR="006643BB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 </w:t>
      </w:r>
      <w:r w:rsidRPr="00910C43">
        <w:rPr>
          <w:rFonts w:ascii="Times New Roman" w:hAnsi="Times New Roman"/>
          <w:sz w:val="28"/>
          <w:szCs w:val="28"/>
        </w:rPr>
        <w:t xml:space="preserve">от </w:t>
      </w:r>
      <w:r w:rsidR="006643BB">
        <w:rPr>
          <w:rFonts w:ascii="Times New Roman" w:hAnsi="Times New Roman"/>
          <w:sz w:val="28"/>
          <w:szCs w:val="28"/>
        </w:rPr>
        <w:t>0</w:t>
      </w:r>
      <w:r w:rsidR="003235C1">
        <w:rPr>
          <w:rFonts w:ascii="Times New Roman" w:hAnsi="Times New Roman"/>
          <w:sz w:val="28"/>
          <w:szCs w:val="28"/>
        </w:rPr>
        <w:t>3</w:t>
      </w:r>
      <w:r w:rsidR="006643BB">
        <w:rPr>
          <w:rFonts w:ascii="Times New Roman" w:hAnsi="Times New Roman"/>
          <w:sz w:val="28"/>
          <w:szCs w:val="28"/>
        </w:rPr>
        <w:t>.02.202</w:t>
      </w:r>
      <w:r w:rsidR="003235C1">
        <w:rPr>
          <w:rFonts w:ascii="Times New Roman" w:hAnsi="Times New Roman"/>
          <w:sz w:val="28"/>
          <w:szCs w:val="28"/>
        </w:rPr>
        <w:t>6 № 53</w:t>
      </w:r>
      <w:r w:rsidR="006643BB">
        <w:rPr>
          <w:rFonts w:ascii="Times New Roman" w:hAnsi="Times New Roman"/>
          <w:sz w:val="28"/>
          <w:szCs w:val="28"/>
        </w:rPr>
        <w:t xml:space="preserve"> «Об утверждении П</w:t>
      </w:r>
      <w:r w:rsidR="00BB1D31">
        <w:rPr>
          <w:rFonts w:ascii="Times New Roman" w:hAnsi="Times New Roman"/>
          <w:sz w:val="28"/>
          <w:szCs w:val="28"/>
        </w:rPr>
        <w:t>оря</w:t>
      </w:r>
      <w:r w:rsidR="006643BB">
        <w:rPr>
          <w:rFonts w:ascii="Times New Roman" w:hAnsi="Times New Roman"/>
          <w:sz w:val="28"/>
          <w:szCs w:val="28"/>
        </w:rPr>
        <w:t>дка разработки, реализа</w:t>
      </w:r>
      <w:r w:rsidR="00BB1D31">
        <w:rPr>
          <w:rFonts w:ascii="Times New Roman" w:hAnsi="Times New Roman"/>
          <w:sz w:val="28"/>
          <w:szCs w:val="28"/>
        </w:rPr>
        <w:t xml:space="preserve">ции и мониторинга муниципальных </w:t>
      </w:r>
      <w:r w:rsidR="006643BB">
        <w:rPr>
          <w:rFonts w:ascii="Times New Roman" w:hAnsi="Times New Roman"/>
          <w:sz w:val="28"/>
          <w:szCs w:val="28"/>
        </w:rPr>
        <w:t>программ</w:t>
      </w:r>
      <w:r w:rsidR="00BB1D31">
        <w:rPr>
          <w:rFonts w:ascii="Times New Roman" w:hAnsi="Times New Roman"/>
          <w:sz w:val="28"/>
          <w:szCs w:val="28"/>
        </w:rPr>
        <w:t xml:space="preserve"> м</w:t>
      </w:r>
      <w:r w:rsidR="006643BB">
        <w:rPr>
          <w:rFonts w:ascii="Times New Roman" w:hAnsi="Times New Roman"/>
          <w:sz w:val="28"/>
          <w:szCs w:val="28"/>
        </w:rPr>
        <w:t>униципального образования Ногликский муниципальны</w:t>
      </w:r>
      <w:r w:rsidR="00BB1D31">
        <w:rPr>
          <w:rFonts w:ascii="Times New Roman" w:hAnsi="Times New Roman"/>
          <w:sz w:val="28"/>
          <w:szCs w:val="28"/>
        </w:rPr>
        <w:t>х</w:t>
      </w:r>
      <w:r w:rsidR="006643BB">
        <w:rPr>
          <w:rFonts w:ascii="Times New Roman" w:hAnsi="Times New Roman"/>
          <w:sz w:val="28"/>
          <w:szCs w:val="28"/>
        </w:rPr>
        <w:t xml:space="preserve"> округ Сахалинской области</w:t>
      </w:r>
      <w:r w:rsidR="00BB1D31">
        <w:rPr>
          <w:rFonts w:ascii="Times New Roman" w:hAnsi="Times New Roman"/>
          <w:sz w:val="28"/>
          <w:szCs w:val="28"/>
        </w:rPr>
        <w:t>»</w:t>
      </w:r>
      <w:r w:rsidRPr="00910C43">
        <w:rPr>
          <w:rFonts w:ascii="Times New Roman" w:hAnsi="Times New Roman"/>
          <w:sz w:val="28"/>
          <w:szCs w:val="28"/>
        </w:rPr>
        <w:t>,</w:t>
      </w:r>
      <w:r w:rsidR="00CB3EC9" w:rsidRPr="00910C43">
        <w:rPr>
          <w:rFonts w:ascii="Times New Roman" w:hAnsi="Times New Roman"/>
          <w:sz w:val="28"/>
          <w:szCs w:val="28"/>
        </w:rPr>
        <w:t xml:space="preserve"> </w:t>
      </w:r>
      <w:r w:rsidR="006643BB" w:rsidRPr="00D15AC4">
        <w:rPr>
          <w:rFonts w:ascii="Times New Roman" w:hAnsi="Times New Roman"/>
          <w:sz w:val="28"/>
          <w:szCs w:val="28"/>
        </w:rPr>
        <w:t>решением Собрания муниципального образования Ногликский</w:t>
      </w:r>
      <w:r w:rsidR="00BB1D31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6643BB" w:rsidRPr="00D15AC4">
        <w:rPr>
          <w:rFonts w:ascii="Times New Roman" w:hAnsi="Times New Roman"/>
          <w:sz w:val="28"/>
          <w:szCs w:val="28"/>
        </w:rPr>
        <w:t xml:space="preserve"> </w:t>
      </w:r>
      <w:r w:rsidR="006643BB">
        <w:rPr>
          <w:rFonts w:ascii="Times New Roman" w:hAnsi="Times New Roman"/>
          <w:sz w:val="28"/>
          <w:szCs w:val="28"/>
        </w:rPr>
        <w:t>от 04</w:t>
      </w:r>
      <w:r w:rsidR="006643BB" w:rsidRPr="0078141F">
        <w:rPr>
          <w:rFonts w:ascii="Times New Roman" w:hAnsi="Times New Roman"/>
          <w:sz w:val="28"/>
          <w:szCs w:val="28"/>
        </w:rPr>
        <w:t>.12.202</w:t>
      </w:r>
      <w:r w:rsidR="006643BB">
        <w:rPr>
          <w:rFonts w:ascii="Times New Roman" w:hAnsi="Times New Roman"/>
          <w:sz w:val="28"/>
          <w:szCs w:val="28"/>
        </w:rPr>
        <w:t>5</w:t>
      </w:r>
      <w:r w:rsidR="006643BB" w:rsidRPr="0078141F">
        <w:rPr>
          <w:rFonts w:ascii="Times New Roman" w:hAnsi="Times New Roman"/>
          <w:sz w:val="28"/>
          <w:szCs w:val="28"/>
        </w:rPr>
        <w:t xml:space="preserve"> № </w:t>
      </w:r>
      <w:r w:rsidR="006643BB">
        <w:rPr>
          <w:rFonts w:ascii="Times New Roman" w:hAnsi="Times New Roman"/>
          <w:sz w:val="28"/>
          <w:szCs w:val="28"/>
        </w:rPr>
        <w:t xml:space="preserve">110 </w:t>
      </w:r>
      <w:r w:rsidR="006643BB" w:rsidRPr="0078141F">
        <w:rPr>
          <w:rFonts w:ascii="Times New Roman" w:hAnsi="Times New Roman"/>
          <w:sz w:val="28"/>
          <w:szCs w:val="28"/>
        </w:rPr>
        <w:t xml:space="preserve">«О бюджете </w:t>
      </w:r>
      <w:r w:rsidR="006643BB" w:rsidRPr="00D15AC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643BB">
        <w:rPr>
          <w:rFonts w:ascii="Times New Roman" w:hAnsi="Times New Roman"/>
          <w:sz w:val="28"/>
          <w:szCs w:val="28"/>
        </w:rPr>
        <w:t>Ногликский муниципальный округ Сахалинской области на 2026</w:t>
      </w:r>
      <w:r w:rsidR="006643BB" w:rsidRPr="00D15AC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643BB">
        <w:rPr>
          <w:rFonts w:ascii="Times New Roman" w:hAnsi="Times New Roman"/>
          <w:sz w:val="28"/>
          <w:szCs w:val="28"/>
        </w:rPr>
        <w:t>7 и 2028 годов»</w:t>
      </w:r>
      <w:r w:rsidR="006643BB" w:rsidRPr="00B838DF">
        <w:rPr>
          <w:rFonts w:ascii="Times New Roman" w:hAnsi="Times New Roman"/>
          <w:sz w:val="28"/>
          <w:szCs w:val="28"/>
        </w:rPr>
        <w:t>,</w:t>
      </w:r>
      <w:r w:rsidR="006643BB">
        <w:rPr>
          <w:rFonts w:ascii="Times New Roman" w:hAnsi="Times New Roman"/>
          <w:sz w:val="28"/>
          <w:szCs w:val="28"/>
        </w:rPr>
        <w:t xml:space="preserve"> р</w:t>
      </w:r>
      <w:r w:rsidR="001523CF" w:rsidRPr="00910C43">
        <w:rPr>
          <w:rFonts w:ascii="Times New Roman" w:hAnsi="Times New Roman"/>
          <w:sz w:val="28"/>
          <w:szCs w:val="28"/>
        </w:rPr>
        <w:t xml:space="preserve">уководствуясь </w:t>
      </w:r>
      <w:r w:rsidR="00F0625B" w:rsidRPr="00910C43">
        <w:rPr>
          <w:rFonts w:ascii="Times New Roman" w:hAnsi="Times New Roman"/>
          <w:sz w:val="28"/>
          <w:szCs w:val="28"/>
        </w:rPr>
        <w:t xml:space="preserve">ст. 36 Устава муниципального образования </w:t>
      </w:r>
      <w:r w:rsidR="00835343" w:rsidRPr="00910C43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F0625B" w:rsidRPr="00910C43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r w:rsidR="00260DD4" w:rsidRPr="00910C43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F0625B" w:rsidRPr="00910C43">
        <w:rPr>
          <w:rFonts w:ascii="Times New Roman" w:hAnsi="Times New Roman"/>
          <w:sz w:val="28"/>
          <w:szCs w:val="28"/>
        </w:rPr>
        <w:t xml:space="preserve"> </w:t>
      </w:r>
      <w:r w:rsidR="00F0625B" w:rsidRPr="00910C43">
        <w:rPr>
          <w:rFonts w:ascii="Times New Roman" w:hAnsi="Times New Roman"/>
          <w:b/>
          <w:sz w:val="28"/>
          <w:szCs w:val="28"/>
        </w:rPr>
        <w:t>ПОСТАНОВЛЯЕТ:</w:t>
      </w:r>
    </w:p>
    <w:p w14:paraId="0CFA755A" w14:textId="4F74BBC2" w:rsidR="00F0625B" w:rsidRPr="00910C43" w:rsidRDefault="00F0625B" w:rsidP="001121BC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 xml:space="preserve">1. Внести </w:t>
      </w:r>
      <w:r w:rsidR="001121BC">
        <w:rPr>
          <w:rFonts w:ascii="Times New Roman" w:hAnsi="Times New Roman"/>
          <w:sz w:val="28"/>
          <w:szCs w:val="28"/>
        </w:rPr>
        <w:t xml:space="preserve">в </w:t>
      </w:r>
      <w:r w:rsidR="001121BC" w:rsidRPr="001121BC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Ногликский муниципальный округ Сахалинской области от 24.01.2025 № 15 «Об утверждении муниципальной программы «Развитие сельского хозяйства и потребительского рынка муниципального образования Ногликский муниципальный округ Сахалинской области»</w:t>
      </w:r>
      <w:r w:rsidR="001121BC" w:rsidRPr="001335B8">
        <w:rPr>
          <w:rFonts w:ascii="Times New Roman" w:hAnsi="Times New Roman"/>
          <w:sz w:val="28"/>
          <w:szCs w:val="28"/>
        </w:rPr>
        <w:t xml:space="preserve"> </w:t>
      </w:r>
      <w:r w:rsidRPr="00910C43">
        <w:rPr>
          <w:rFonts w:ascii="Times New Roman" w:hAnsi="Times New Roman"/>
          <w:sz w:val="28"/>
          <w:szCs w:val="28"/>
        </w:rPr>
        <w:t>следующие изменения:</w:t>
      </w:r>
    </w:p>
    <w:p w14:paraId="01CA4094" w14:textId="53198A55" w:rsidR="00910C43" w:rsidRDefault="00A1198A" w:rsidP="000D798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E94014">
        <w:rPr>
          <w:rFonts w:ascii="Times New Roman" w:hAnsi="Times New Roman"/>
          <w:sz w:val="28"/>
          <w:szCs w:val="28"/>
        </w:rPr>
        <w:t>1</w:t>
      </w:r>
      <w:r w:rsidR="00F0625B" w:rsidRPr="00E94014">
        <w:rPr>
          <w:rFonts w:ascii="Times New Roman" w:hAnsi="Times New Roman"/>
          <w:sz w:val="28"/>
          <w:szCs w:val="28"/>
        </w:rPr>
        <w:t xml:space="preserve">.1. </w:t>
      </w:r>
      <w:r w:rsidR="00977E25" w:rsidRPr="00E94014">
        <w:rPr>
          <w:rFonts w:ascii="Times New Roman" w:hAnsi="Times New Roman"/>
          <w:sz w:val="28"/>
          <w:szCs w:val="28"/>
        </w:rPr>
        <w:t>Подраздел «Объемы финанс</w:t>
      </w:r>
      <w:r w:rsidR="00B53A9B" w:rsidRPr="00E94014">
        <w:rPr>
          <w:rFonts w:ascii="Times New Roman" w:hAnsi="Times New Roman"/>
          <w:sz w:val="28"/>
          <w:szCs w:val="28"/>
        </w:rPr>
        <w:t>ового обеспечения за весь период реализации»</w:t>
      </w:r>
      <w:r w:rsidR="00977E25" w:rsidRPr="00E94014">
        <w:rPr>
          <w:rFonts w:ascii="Times New Roman" w:hAnsi="Times New Roman"/>
          <w:sz w:val="28"/>
          <w:szCs w:val="28"/>
        </w:rPr>
        <w:t xml:space="preserve"> </w:t>
      </w:r>
      <w:r w:rsidR="00F0625B" w:rsidRPr="00E94014">
        <w:rPr>
          <w:rFonts w:ascii="Times New Roman" w:hAnsi="Times New Roman"/>
          <w:sz w:val="28"/>
          <w:szCs w:val="28"/>
        </w:rPr>
        <w:t>раздел</w:t>
      </w:r>
      <w:r w:rsidR="00977E25" w:rsidRPr="00E94014">
        <w:rPr>
          <w:rFonts w:ascii="Times New Roman" w:hAnsi="Times New Roman"/>
          <w:sz w:val="28"/>
          <w:szCs w:val="28"/>
        </w:rPr>
        <w:t>а</w:t>
      </w:r>
      <w:r w:rsidR="00F0625B" w:rsidRPr="00E94014">
        <w:rPr>
          <w:rFonts w:ascii="Times New Roman" w:hAnsi="Times New Roman"/>
          <w:sz w:val="28"/>
          <w:szCs w:val="28"/>
        </w:rPr>
        <w:t xml:space="preserve"> 1 </w:t>
      </w:r>
      <w:r w:rsidR="00D64609">
        <w:rPr>
          <w:rFonts w:ascii="Times New Roman" w:hAnsi="Times New Roman"/>
          <w:sz w:val="28"/>
          <w:szCs w:val="28"/>
        </w:rPr>
        <w:t>«</w:t>
      </w:r>
      <w:r w:rsidR="00B53A9B" w:rsidRPr="00E94014">
        <w:rPr>
          <w:rFonts w:ascii="Times New Roman" w:hAnsi="Times New Roman"/>
          <w:sz w:val="28"/>
          <w:szCs w:val="28"/>
        </w:rPr>
        <w:t>Основные положения</w:t>
      </w:r>
      <w:r w:rsidR="00D64609">
        <w:rPr>
          <w:rFonts w:ascii="Times New Roman" w:hAnsi="Times New Roman"/>
          <w:sz w:val="28"/>
          <w:szCs w:val="28"/>
        </w:rPr>
        <w:t>»</w:t>
      </w:r>
      <w:r w:rsidR="00B53A9B" w:rsidRPr="00E94014">
        <w:rPr>
          <w:rFonts w:ascii="Times New Roman" w:hAnsi="Times New Roman"/>
          <w:sz w:val="28"/>
          <w:szCs w:val="28"/>
        </w:rPr>
        <w:t xml:space="preserve"> Паспорта муниципальной </w:t>
      </w:r>
      <w:r w:rsidR="00B53A9B" w:rsidRPr="00E94014">
        <w:rPr>
          <w:rFonts w:ascii="Times New Roman" w:hAnsi="Times New Roman"/>
          <w:sz w:val="28"/>
          <w:szCs w:val="28"/>
        </w:rPr>
        <w:lastRenderedPageBreak/>
        <w:t>программы «</w:t>
      </w:r>
      <w:r w:rsidR="000D7985" w:rsidRPr="000D7985">
        <w:rPr>
          <w:rFonts w:ascii="Times New Roman" w:hAnsi="Times New Roman"/>
          <w:sz w:val="28"/>
          <w:szCs w:val="28"/>
        </w:rPr>
        <w:t>Развитие сельского хозяйства и потребительского рынка муниципального образования Ногликский муниципальный округ Сахалинской области</w:t>
      </w:r>
      <w:r w:rsidR="00B53A9B" w:rsidRPr="00E94014">
        <w:rPr>
          <w:rFonts w:ascii="Times New Roman" w:hAnsi="Times New Roman"/>
          <w:sz w:val="28"/>
          <w:szCs w:val="28"/>
        </w:rPr>
        <w:t xml:space="preserve">» Приложения </w:t>
      </w:r>
      <w:r w:rsidR="000D7985">
        <w:rPr>
          <w:rFonts w:ascii="Times New Roman" w:hAnsi="Times New Roman"/>
          <w:sz w:val="28"/>
          <w:szCs w:val="28"/>
        </w:rPr>
        <w:t>1</w:t>
      </w:r>
      <w:r w:rsidR="00B53A9B" w:rsidRPr="00E94014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p w14:paraId="1EEA65CB" w14:textId="77777777" w:rsidR="00687D92" w:rsidRPr="00E94014" w:rsidRDefault="00687D92" w:rsidP="000D798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02" w:type="dxa"/>
        <w:tblCellSpacing w:w="5" w:type="nil"/>
        <w:tblInd w:w="-42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977"/>
        <w:gridCol w:w="6379"/>
        <w:gridCol w:w="420"/>
      </w:tblGrid>
      <w:tr w:rsidR="00910C43" w:rsidRPr="00910C43" w14:paraId="5D50FACD" w14:textId="6E5A0781" w:rsidTr="00B53A9B">
        <w:trPr>
          <w:trHeight w:val="980"/>
          <w:tblCellSpacing w:w="5" w:type="nil"/>
        </w:trPr>
        <w:tc>
          <w:tcPr>
            <w:tcW w:w="426" w:type="dxa"/>
            <w:tcBorders>
              <w:right w:val="single" w:sz="4" w:space="0" w:color="auto"/>
            </w:tcBorders>
          </w:tcPr>
          <w:p w14:paraId="2FB0CBBF" w14:textId="37B6F7EE" w:rsidR="006B7BEC" w:rsidRPr="00910C43" w:rsidRDefault="006B7BEC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C43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EE50" w14:textId="5613960F" w:rsidR="006B7BEC" w:rsidRPr="00910C43" w:rsidRDefault="006B7BEC" w:rsidP="00B5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  <w:r w:rsidR="00B53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10C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</w:t>
            </w:r>
            <w:r w:rsidR="00B53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ового обеспечения за весь период реализации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CD5" w14:textId="115AC862" w:rsidR="006B7BEC" w:rsidRPr="00910C43" w:rsidRDefault="00687D92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81 </w:t>
            </w:r>
            <w:r w:rsidR="000D79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373,0</w:t>
            </w:r>
            <w:r w:rsidR="00E940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14:paraId="5858971E" w14:textId="77777777" w:rsidR="006B7BEC" w:rsidRPr="00910C43" w:rsidRDefault="006B7BEC" w:rsidP="0037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AA46EB" w14:textId="77777777" w:rsidR="006B7BEC" w:rsidRPr="00910C43" w:rsidRDefault="006B7BEC" w:rsidP="0037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99573E0" w14:textId="77777777" w:rsidR="00B53A9B" w:rsidRDefault="00B53A9B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DED14F" w14:textId="134110DB" w:rsidR="006B7BEC" w:rsidRPr="00910C43" w:rsidRDefault="006B7BEC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7815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62C607EE" w14:textId="77777777" w:rsidR="00687D92" w:rsidRDefault="00687D92" w:rsidP="00995B6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0056B933" w14:textId="17946204" w:rsidR="00995B61" w:rsidRPr="00E94014" w:rsidRDefault="00995B61" w:rsidP="00995B6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1.2. Раздел </w:t>
      </w:r>
      <w:r w:rsidR="000D7985">
        <w:rPr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64609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0D7985" w:rsidRPr="000D7985">
        <w:rPr>
          <w:rFonts w:ascii="Times New Roman" w:hAnsi="Times New Roman"/>
          <w:sz w:val="28"/>
          <w:szCs w:val="28"/>
          <w:shd w:val="clear" w:color="auto" w:fill="FFFFFF"/>
        </w:rPr>
        <w:t>Финансовое обесп</w:t>
      </w:r>
      <w:r w:rsidR="000D7985">
        <w:rPr>
          <w:rFonts w:ascii="Times New Roman" w:hAnsi="Times New Roman"/>
          <w:sz w:val="28"/>
          <w:szCs w:val="28"/>
          <w:shd w:val="clear" w:color="auto" w:fill="FFFFFF"/>
        </w:rPr>
        <w:t>ечение муниципальной программы «</w:t>
      </w:r>
      <w:r w:rsidR="000D7985" w:rsidRPr="000D7985">
        <w:rPr>
          <w:rFonts w:ascii="Times New Roman" w:hAnsi="Times New Roman"/>
          <w:sz w:val="28"/>
          <w:szCs w:val="28"/>
          <w:shd w:val="clear" w:color="auto" w:fill="FFFFFF"/>
        </w:rPr>
        <w:t>Развитие сельского хозяйства и потребительского рынка муниципального образования Ногликский муниципальный округ Сахалинской области</w:t>
      </w:r>
      <w:r w:rsidR="000D798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0D7985" w:rsidRPr="000D798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7985">
        <w:rPr>
          <w:rFonts w:ascii="Times New Roman" w:hAnsi="Times New Roman"/>
          <w:sz w:val="28"/>
          <w:szCs w:val="28"/>
        </w:rPr>
        <w:t>Приложения 1</w:t>
      </w:r>
      <w:r w:rsidRPr="00E94014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согласно приложению 1 </w:t>
      </w:r>
      <w:r w:rsidR="00687D9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настоящему постановлению (прилага</w:t>
      </w:r>
      <w:r w:rsidR="00C104D4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>ся)</w:t>
      </w:r>
      <w:r w:rsidR="00781528">
        <w:rPr>
          <w:rFonts w:ascii="Times New Roman" w:hAnsi="Times New Roman"/>
          <w:sz w:val="28"/>
          <w:szCs w:val="28"/>
        </w:rPr>
        <w:t>;</w:t>
      </w:r>
    </w:p>
    <w:p w14:paraId="649F9ED7" w14:textId="7B286E1F" w:rsidR="00F0625B" w:rsidRDefault="00BD229D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10C43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C104D4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E94014">
        <w:rPr>
          <w:rFonts w:ascii="Times New Roman" w:hAnsi="Times New Roman"/>
          <w:sz w:val="28"/>
          <w:szCs w:val="28"/>
          <w:shd w:val="clear" w:color="auto" w:fill="FFFFFF"/>
        </w:rPr>
        <w:t xml:space="preserve">Приложение </w:t>
      </w:r>
      <w:r w:rsidR="001D457E">
        <w:rPr>
          <w:rFonts w:ascii="Times New Roman" w:hAnsi="Times New Roman"/>
          <w:sz w:val="28"/>
          <w:szCs w:val="28"/>
          <w:shd w:val="clear" w:color="auto" w:fill="FFFFFF"/>
        </w:rPr>
        <w:t xml:space="preserve">2 </w:t>
      </w:r>
      <w:r w:rsidR="00E94014">
        <w:rPr>
          <w:rFonts w:ascii="Times New Roman" w:hAnsi="Times New Roman"/>
          <w:sz w:val="28"/>
          <w:szCs w:val="28"/>
          <w:shd w:val="clear" w:color="auto" w:fill="FFFFFF"/>
        </w:rPr>
        <w:t xml:space="preserve">изложить в новой редакции согласно приложению </w:t>
      </w:r>
      <w:r w:rsidR="00C104D4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E94014"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постановлению (прилагается)</w:t>
      </w:r>
      <w:r w:rsidR="00781528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31A6C910" w14:textId="60414FF0" w:rsidR="00E94014" w:rsidRPr="00910C43" w:rsidRDefault="00E94014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1D457E">
        <w:rPr>
          <w:rFonts w:ascii="Times New Roman" w:hAnsi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. Приложение </w:t>
      </w:r>
      <w:r w:rsidR="001D457E">
        <w:rPr>
          <w:rFonts w:ascii="Times New Roman" w:hAnsi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изложить в ново</w:t>
      </w:r>
      <w:r w:rsidR="001D457E">
        <w:rPr>
          <w:rFonts w:ascii="Times New Roman" w:hAnsi="Times New Roman"/>
          <w:sz w:val="28"/>
          <w:szCs w:val="28"/>
          <w:shd w:val="clear" w:color="auto" w:fill="FFFFFF"/>
        </w:rPr>
        <w:t>й редакции согласно приложению 3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постановлению (прилагается).</w:t>
      </w:r>
    </w:p>
    <w:p w14:paraId="24E5E1D1" w14:textId="2334AD91" w:rsidR="00F0625B" w:rsidRPr="00910C43" w:rsidRDefault="00781528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. Опубликовать настоящее постановление в газете «Знамя труда» </w:t>
      </w:r>
      <w:r w:rsidR="00725562" w:rsidRPr="00910C43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и разместить на официальном сайте </w:t>
      </w:r>
      <w:r w:rsidR="00260DD4" w:rsidRPr="00910C43">
        <w:rPr>
          <w:rFonts w:ascii="Times New Roman" w:hAnsi="Times New Roman"/>
          <w:sz w:val="28"/>
          <w:szCs w:val="28"/>
        </w:rPr>
        <w:t>муниципально</w:t>
      </w:r>
      <w:r w:rsidR="00A31D8D" w:rsidRPr="00910C43">
        <w:rPr>
          <w:rFonts w:ascii="Times New Roman" w:hAnsi="Times New Roman"/>
          <w:sz w:val="28"/>
          <w:szCs w:val="28"/>
        </w:rPr>
        <w:t>го образования</w:t>
      </w:r>
      <w:r w:rsidR="00260DD4" w:rsidRPr="00910C43">
        <w:rPr>
          <w:rFonts w:ascii="Times New Roman" w:hAnsi="Times New Roman"/>
          <w:sz w:val="28"/>
          <w:szCs w:val="28"/>
        </w:rPr>
        <w:t xml:space="preserve"> Ногликский муниципальный округ Сахалинской области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 в информационно-</w:t>
      </w:r>
      <w:r w:rsidR="001D49C7" w:rsidRPr="00910C43">
        <w:rPr>
          <w:rFonts w:ascii="Times New Roman" w:hAnsi="Times New Roman"/>
          <w:sz w:val="28"/>
          <w:szCs w:val="28"/>
          <w:shd w:val="clear" w:color="auto" w:fill="FFFFFF"/>
        </w:rPr>
        <w:t>теле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>коммуникационной сети «Интернет».</w:t>
      </w:r>
    </w:p>
    <w:p w14:paraId="4EC3C40E" w14:textId="2C32BC51" w:rsidR="000C2500" w:rsidRPr="00910C43" w:rsidRDefault="00781528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A31D8D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за исполнением настоящего постановления оставляю </w:t>
      </w:r>
      <w:r w:rsidR="00725562" w:rsidRPr="00910C43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F0625B" w:rsidRPr="00910C43">
        <w:rPr>
          <w:rFonts w:ascii="Times New Roman" w:hAnsi="Times New Roman"/>
          <w:sz w:val="28"/>
          <w:szCs w:val="28"/>
          <w:shd w:val="clear" w:color="auto" w:fill="FFFFFF"/>
        </w:rPr>
        <w:t>за собой.</w:t>
      </w:r>
    </w:p>
    <w:p w14:paraId="1F4532F3" w14:textId="77777777" w:rsidR="0080462D" w:rsidRPr="00910C43" w:rsidRDefault="0080462D" w:rsidP="00371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7DD809" w14:textId="0B20B3FE" w:rsidR="00725562" w:rsidRPr="00910C43" w:rsidRDefault="00725562" w:rsidP="00371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FEFC46" w14:textId="77777777" w:rsidR="00725562" w:rsidRPr="00910C43" w:rsidRDefault="00725562" w:rsidP="00371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585EE8" w14:textId="7BA0CC47" w:rsidR="00260DD4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Мэр муниципальн</w:t>
      </w:r>
      <w:r w:rsidR="00B83FF7" w:rsidRPr="00910C43">
        <w:rPr>
          <w:rFonts w:ascii="Times New Roman" w:hAnsi="Times New Roman"/>
          <w:sz w:val="28"/>
          <w:szCs w:val="28"/>
        </w:rPr>
        <w:t>ого</w:t>
      </w:r>
      <w:r w:rsidRPr="00910C43">
        <w:rPr>
          <w:rFonts w:ascii="Times New Roman" w:hAnsi="Times New Roman"/>
          <w:sz w:val="28"/>
          <w:szCs w:val="28"/>
        </w:rPr>
        <w:t xml:space="preserve"> образовани</w:t>
      </w:r>
      <w:r w:rsidR="00B83FF7" w:rsidRPr="00910C43">
        <w:rPr>
          <w:rFonts w:ascii="Times New Roman" w:hAnsi="Times New Roman"/>
          <w:sz w:val="28"/>
          <w:szCs w:val="28"/>
        </w:rPr>
        <w:t>я</w:t>
      </w:r>
    </w:p>
    <w:p w14:paraId="383DC956" w14:textId="77777777" w:rsidR="00260DD4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194AD861" w14:textId="53E6DAD4" w:rsidR="008629FA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Сахалинской области</w:t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  <w:t xml:space="preserve">    </w:t>
      </w:r>
      <w:r w:rsidRPr="00910C43">
        <w:rPr>
          <w:rFonts w:ascii="Times New Roman" w:hAnsi="Times New Roman"/>
          <w:sz w:val="28"/>
          <w:szCs w:val="28"/>
        </w:rPr>
        <w:t xml:space="preserve">                  </w:t>
      </w:r>
      <w:r w:rsidR="00725562" w:rsidRPr="00910C43">
        <w:rPr>
          <w:rFonts w:ascii="Times New Roman" w:hAnsi="Times New Roman"/>
          <w:sz w:val="28"/>
          <w:szCs w:val="28"/>
        </w:rPr>
        <w:t xml:space="preserve">  </w:t>
      </w:r>
      <w:r w:rsidRPr="00910C43">
        <w:rPr>
          <w:rFonts w:ascii="Times New Roman" w:hAnsi="Times New Roman"/>
          <w:sz w:val="28"/>
          <w:szCs w:val="28"/>
        </w:rPr>
        <w:t xml:space="preserve"> </w:t>
      </w:r>
      <w:r w:rsidR="008629FA" w:rsidRPr="00910C43">
        <w:rPr>
          <w:rFonts w:ascii="Times New Roman" w:hAnsi="Times New Roman"/>
          <w:sz w:val="28"/>
          <w:szCs w:val="28"/>
        </w:rPr>
        <w:t xml:space="preserve">   С.В.</w:t>
      </w:r>
      <w:r w:rsidR="0045557D" w:rsidRPr="00910C43">
        <w:rPr>
          <w:rFonts w:ascii="Times New Roman" w:hAnsi="Times New Roman"/>
          <w:sz w:val="28"/>
          <w:szCs w:val="28"/>
        </w:rPr>
        <w:t xml:space="preserve"> </w:t>
      </w:r>
      <w:r w:rsidRPr="00910C43">
        <w:rPr>
          <w:rFonts w:ascii="Times New Roman" w:hAnsi="Times New Roman"/>
          <w:sz w:val="28"/>
          <w:szCs w:val="28"/>
        </w:rPr>
        <w:t>Гурьянов</w:t>
      </w:r>
    </w:p>
    <w:sectPr w:rsidR="008629FA" w:rsidRPr="00910C43" w:rsidSect="006B7BE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F3E7E" w14:textId="77777777" w:rsidR="00641C33" w:rsidRDefault="00641C33" w:rsidP="0033636C">
      <w:pPr>
        <w:spacing w:after="0" w:line="240" w:lineRule="auto"/>
      </w:pPr>
      <w:r>
        <w:separator/>
      </w:r>
    </w:p>
  </w:endnote>
  <w:endnote w:type="continuationSeparator" w:id="0">
    <w:p w14:paraId="1BB1F06D" w14:textId="77777777" w:rsidR="00641C33" w:rsidRDefault="00641C33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14028" w14:textId="77777777" w:rsidR="00641C33" w:rsidRDefault="00641C33" w:rsidP="0033636C">
      <w:pPr>
        <w:spacing w:after="0" w:line="240" w:lineRule="auto"/>
      </w:pPr>
      <w:r>
        <w:separator/>
      </w:r>
    </w:p>
  </w:footnote>
  <w:footnote w:type="continuationSeparator" w:id="0">
    <w:p w14:paraId="7A53E42F" w14:textId="77777777" w:rsidR="00641C33" w:rsidRDefault="00641C33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7120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5C4608B" w14:textId="6219EE90" w:rsidR="006B7BEC" w:rsidRPr="00415893" w:rsidRDefault="006B7BEC">
        <w:pPr>
          <w:pStyle w:val="a4"/>
          <w:jc w:val="center"/>
          <w:rPr>
            <w:rFonts w:ascii="Times New Roman" w:hAnsi="Times New Roman"/>
          </w:rPr>
        </w:pPr>
        <w:r w:rsidRPr="00415893">
          <w:rPr>
            <w:rFonts w:ascii="Times New Roman" w:hAnsi="Times New Roman"/>
          </w:rPr>
          <w:fldChar w:fldCharType="begin"/>
        </w:r>
        <w:r w:rsidRPr="00415893">
          <w:rPr>
            <w:rFonts w:ascii="Times New Roman" w:hAnsi="Times New Roman"/>
          </w:rPr>
          <w:instrText>PAGE   \* MERGEFORMAT</w:instrText>
        </w:r>
        <w:r w:rsidRPr="00415893">
          <w:rPr>
            <w:rFonts w:ascii="Times New Roman" w:hAnsi="Times New Roman"/>
          </w:rPr>
          <w:fldChar w:fldCharType="separate"/>
        </w:r>
        <w:r w:rsidR="00897B39">
          <w:rPr>
            <w:rFonts w:ascii="Times New Roman" w:hAnsi="Times New Roman"/>
            <w:noProof/>
          </w:rPr>
          <w:t>2</w:t>
        </w:r>
        <w:r w:rsidRPr="00415893">
          <w:rPr>
            <w:rFonts w:ascii="Times New Roman" w:hAnsi="Times New Roman"/>
          </w:rPr>
          <w:fldChar w:fldCharType="end"/>
        </w:r>
      </w:p>
    </w:sdtContent>
  </w:sdt>
  <w:p w14:paraId="372299CD" w14:textId="77777777" w:rsidR="006B7BEC" w:rsidRDefault="006B7B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64B9"/>
    <w:rsid w:val="00034B94"/>
    <w:rsid w:val="0005384D"/>
    <w:rsid w:val="00053BD0"/>
    <w:rsid w:val="0007244D"/>
    <w:rsid w:val="00072F02"/>
    <w:rsid w:val="00087D02"/>
    <w:rsid w:val="00093214"/>
    <w:rsid w:val="0009506A"/>
    <w:rsid w:val="000A6A76"/>
    <w:rsid w:val="000C05E4"/>
    <w:rsid w:val="000C2500"/>
    <w:rsid w:val="000D7985"/>
    <w:rsid w:val="000F37CE"/>
    <w:rsid w:val="00106610"/>
    <w:rsid w:val="001121BC"/>
    <w:rsid w:val="001335B8"/>
    <w:rsid w:val="001449A7"/>
    <w:rsid w:val="001477B5"/>
    <w:rsid w:val="001523CF"/>
    <w:rsid w:val="0017440C"/>
    <w:rsid w:val="00174729"/>
    <w:rsid w:val="00175002"/>
    <w:rsid w:val="00185FEC"/>
    <w:rsid w:val="001A05C0"/>
    <w:rsid w:val="001A6BB6"/>
    <w:rsid w:val="001B2921"/>
    <w:rsid w:val="001D457E"/>
    <w:rsid w:val="001D4786"/>
    <w:rsid w:val="001D49C7"/>
    <w:rsid w:val="001E1F9F"/>
    <w:rsid w:val="001F234A"/>
    <w:rsid w:val="001F789C"/>
    <w:rsid w:val="002003DC"/>
    <w:rsid w:val="00214FDB"/>
    <w:rsid w:val="00244AC3"/>
    <w:rsid w:val="00260DD4"/>
    <w:rsid w:val="00265BAB"/>
    <w:rsid w:val="00283688"/>
    <w:rsid w:val="002902C2"/>
    <w:rsid w:val="002A6251"/>
    <w:rsid w:val="002B01FF"/>
    <w:rsid w:val="002B0FA5"/>
    <w:rsid w:val="002B3D38"/>
    <w:rsid w:val="002C0B78"/>
    <w:rsid w:val="002C118F"/>
    <w:rsid w:val="002F4791"/>
    <w:rsid w:val="00301692"/>
    <w:rsid w:val="00302B0D"/>
    <w:rsid w:val="00310BDB"/>
    <w:rsid w:val="003117FD"/>
    <w:rsid w:val="003235C1"/>
    <w:rsid w:val="0033636C"/>
    <w:rsid w:val="00363B17"/>
    <w:rsid w:val="00370E74"/>
    <w:rsid w:val="0037182D"/>
    <w:rsid w:val="003757E6"/>
    <w:rsid w:val="00391D87"/>
    <w:rsid w:val="003A7875"/>
    <w:rsid w:val="003E4257"/>
    <w:rsid w:val="003E6489"/>
    <w:rsid w:val="003F04D0"/>
    <w:rsid w:val="00415893"/>
    <w:rsid w:val="0045557D"/>
    <w:rsid w:val="004734AF"/>
    <w:rsid w:val="00475902"/>
    <w:rsid w:val="0049052A"/>
    <w:rsid w:val="004F07A7"/>
    <w:rsid w:val="005147DD"/>
    <w:rsid w:val="00520CBF"/>
    <w:rsid w:val="00534615"/>
    <w:rsid w:val="00586A00"/>
    <w:rsid w:val="005946F8"/>
    <w:rsid w:val="005A1172"/>
    <w:rsid w:val="005A51C2"/>
    <w:rsid w:val="005B163C"/>
    <w:rsid w:val="005B19FE"/>
    <w:rsid w:val="005B5615"/>
    <w:rsid w:val="005B78F7"/>
    <w:rsid w:val="005D3153"/>
    <w:rsid w:val="006027B0"/>
    <w:rsid w:val="00614C75"/>
    <w:rsid w:val="00626625"/>
    <w:rsid w:val="00640921"/>
    <w:rsid w:val="00641C33"/>
    <w:rsid w:val="006561B5"/>
    <w:rsid w:val="006643BB"/>
    <w:rsid w:val="006851ED"/>
    <w:rsid w:val="00687D92"/>
    <w:rsid w:val="006B7BEC"/>
    <w:rsid w:val="006E2DFB"/>
    <w:rsid w:val="00702A1A"/>
    <w:rsid w:val="00711FB1"/>
    <w:rsid w:val="00712607"/>
    <w:rsid w:val="00713C4F"/>
    <w:rsid w:val="00725562"/>
    <w:rsid w:val="007671D7"/>
    <w:rsid w:val="00774B6C"/>
    <w:rsid w:val="0078141F"/>
    <w:rsid w:val="00781528"/>
    <w:rsid w:val="00790B4F"/>
    <w:rsid w:val="00793C8C"/>
    <w:rsid w:val="007B18C4"/>
    <w:rsid w:val="007E026E"/>
    <w:rsid w:val="007E6B14"/>
    <w:rsid w:val="007F1012"/>
    <w:rsid w:val="0080462D"/>
    <w:rsid w:val="00807695"/>
    <w:rsid w:val="00822047"/>
    <w:rsid w:val="0082636D"/>
    <w:rsid w:val="00835343"/>
    <w:rsid w:val="00835F6F"/>
    <w:rsid w:val="0085016C"/>
    <w:rsid w:val="00857D85"/>
    <w:rsid w:val="008629FA"/>
    <w:rsid w:val="008715CD"/>
    <w:rsid w:val="00883281"/>
    <w:rsid w:val="00884779"/>
    <w:rsid w:val="00897B39"/>
    <w:rsid w:val="008A4976"/>
    <w:rsid w:val="008A62C7"/>
    <w:rsid w:val="008D1447"/>
    <w:rsid w:val="008E7F1F"/>
    <w:rsid w:val="008F0F77"/>
    <w:rsid w:val="00906950"/>
    <w:rsid w:val="009108ED"/>
    <w:rsid w:val="00910C43"/>
    <w:rsid w:val="0091329B"/>
    <w:rsid w:val="00913AAF"/>
    <w:rsid w:val="00913B37"/>
    <w:rsid w:val="009175FC"/>
    <w:rsid w:val="00952E76"/>
    <w:rsid w:val="00977041"/>
    <w:rsid w:val="00977E25"/>
    <w:rsid w:val="00980586"/>
    <w:rsid w:val="00986026"/>
    <w:rsid w:val="00987DB5"/>
    <w:rsid w:val="00990C86"/>
    <w:rsid w:val="00995B61"/>
    <w:rsid w:val="009C4D61"/>
    <w:rsid w:val="009D316C"/>
    <w:rsid w:val="009F5C19"/>
    <w:rsid w:val="00A1198A"/>
    <w:rsid w:val="00A14C1D"/>
    <w:rsid w:val="00A31D8D"/>
    <w:rsid w:val="00A620F2"/>
    <w:rsid w:val="00A62968"/>
    <w:rsid w:val="00A64D5D"/>
    <w:rsid w:val="00A73E1A"/>
    <w:rsid w:val="00A945B6"/>
    <w:rsid w:val="00AB3052"/>
    <w:rsid w:val="00AC3862"/>
    <w:rsid w:val="00AC72C8"/>
    <w:rsid w:val="00AD03AD"/>
    <w:rsid w:val="00AF1F86"/>
    <w:rsid w:val="00B10ED9"/>
    <w:rsid w:val="00B25688"/>
    <w:rsid w:val="00B44FAE"/>
    <w:rsid w:val="00B53A9B"/>
    <w:rsid w:val="00B60F54"/>
    <w:rsid w:val="00B70FC4"/>
    <w:rsid w:val="00B74A98"/>
    <w:rsid w:val="00B83FF7"/>
    <w:rsid w:val="00B85244"/>
    <w:rsid w:val="00BB1D31"/>
    <w:rsid w:val="00BB34F2"/>
    <w:rsid w:val="00BB6664"/>
    <w:rsid w:val="00BD229D"/>
    <w:rsid w:val="00BF5A34"/>
    <w:rsid w:val="00C02849"/>
    <w:rsid w:val="00C104D4"/>
    <w:rsid w:val="00C31D2B"/>
    <w:rsid w:val="00C31D9D"/>
    <w:rsid w:val="00C35092"/>
    <w:rsid w:val="00C57170"/>
    <w:rsid w:val="00C86B0A"/>
    <w:rsid w:val="00C8766C"/>
    <w:rsid w:val="00CA0C93"/>
    <w:rsid w:val="00CB3EC9"/>
    <w:rsid w:val="00CC0929"/>
    <w:rsid w:val="00CC66FA"/>
    <w:rsid w:val="00CE3F25"/>
    <w:rsid w:val="00CE7BF7"/>
    <w:rsid w:val="00D12794"/>
    <w:rsid w:val="00D21AE4"/>
    <w:rsid w:val="00D23678"/>
    <w:rsid w:val="00D27FBC"/>
    <w:rsid w:val="00D300B1"/>
    <w:rsid w:val="00D31D21"/>
    <w:rsid w:val="00D3392C"/>
    <w:rsid w:val="00D5154C"/>
    <w:rsid w:val="00D64609"/>
    <w:rsid w:val="00D67BD8"/>
    <w:rsid w:val="00D82264"/>
    <w:rsid w:val="00DA2AFD"/>
    <w:rsid w:val="00DA726D"/>
    <w:rsid w:val="00DC115B"/>
    <w:rsid w:val="00DE38B9"/>
    <w:rsid w:val="00DF564B"/>
    <w:rsid w:val="00DF7897"/>
    <w:rsid w:val="00E17A3E"/>
    <w:rsid w:val="00E22093"/>
    <w:rsid w:val="00E37B8A"/>
    <w:rsid w:val="00E404D1"/>
    <w:rsid w:val="00E609BC"/>
    <w:rsid w:val="00E81B25"/>
    <w:rsid w:val="00E823B6"/>
    <w:rsid w:val="00E912EB"/>
    <w:rsid w:val="00E937A0"/>
    <w:rsid w:val="00E94014"/>
    <w:rsid w:val="00E9786E"/>
    <w:rsid w:val="00EA7E27"/>
    <w:rsid w:val="00EB0C27"/>
    <w:rsid w:val="00EB6271"/>
    <w:rsid w:val="00EC52BE"/>
    <w:rsid w:val="00EC5ABC"/>
    <w:rsid w:val="00ED0945"/>
    <w:rsid w:val="00EE55CE"/>
    <w:rsid w:val="00EF2727"/>
    <w:rsid w:val="00EF4A59"/>
    <w:rsid w:val="00F03190"/>
    <w:rsid w:val="00F0625B"/>
    <w:rsid w:val="00F47D1B"/>
    <w:rsid w:val="00F76445"/>
    <w:rsid w:val="00F81A4E"/>
    <w:rsid w:val="00F91CE1"/>
    <w:rsid w:val="00FB34CB"/>
    <w:rsid w:val="00FD1EE3"/>
    <w:rsid w:val="00FD6B74"/>
    <w:rsid w:val="00FE00B9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AD847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CE3F2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A7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A7875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1"/>
    <w:uiPriority w:val="39"/>
    <w:rsid w:val="00534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38C54F320064653A413F3BA8FBC6B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209CEB-B63E-4E3A-8477-2BF0BEBFB6FF}"/>
      </w:docPartPr>
      <w:docPartBody>
        <w:p w:rsidR="003B76BC" w:rsidRDefault="00467DB3" w:rsidP="00467DB3">
          <w:pPr>
            <w:pStyle w:val="F38C54F320064653A413F3BA8FBC6BA4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E5B77ABA8CF9429D9E68661056F0E5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0B5088-321A-4FAF-9E46-4135D99B05D8}"/>
      </w:docPartPr>
      <w:docPartBody>
        <w:p w:rsidR="003B76BC" w:rsidRDefault="00467DB3" w:rsidP="00467DB3">
          <w:pPr>
            <w:pStyle w:val="E5B77ABA8CF9429D9E68661056F0E52D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3B76BC"/>
    <w:rsid w:val="00467DB3"/>
    <w:rsid w:val="00520034"/>
    <w:rsid w:val="006172E4"/>
    <w:rsid w:val="00620E72"/>
    <w:rsid w:val="008E7F1F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0034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F38C54F320064653A413F3BA8FBC6BA4">
    <w:name w:val="F38C54F320064653A413F3BA8FBC6BA4"/>
    <w:rsid w:val="00467DB3"/>
  </w:style>
  <w:style w:type="paragraph" w:customStyle="1" w:styleId="E5B77ABA8CF9429D9E68661056F0E52D">
    <w:name w:val="E5B77ABA8CF9429D9E68661056F0E52D"/>
    <w:rsid w:val="00467D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43426-17C9-4F06-AE72-AF307F50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221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21</cp:revision>
  <cp:lastPrinted>2026-01-26T03:38:00Z</cp:lastPrinted>
  <dcterms:created xsi:type="dcterms:W3CDTF">2025-06-03T22:25:00Z</dcterms:created>
  <dcterms:modified xsi:type="dcterms:W3CDTF">2026-02-26T22:26:00Z</dcterms:modified>
</cp:coreProperties>
</file>